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5D" w:rsidRPr="00560217" w:rsidRDefault="0083035D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83035D" w:rsidRDefault="0083035D" w:rsidP="005F6DB4">
      <w:pPr>
        <w:rPr>
          <w:rFonts w:ascii="標楷體" w:eastAsia="標楷體" w:hAnsi="標楷體"/>
        </w:rPr>
      </w:pPr>
    </w:p>
    <w:p w:rsidR="0083035D" w:rsidRDefault="0083035D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微分方程</w:t>
      </w: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83035D" w:rsidRPr="00FE215D" w:rsidRDefault="0083035D" w:rsidP="00787BDD">
      <w:pPr>
        <w:jc w:val="both"/>
        <w:rPr>
          <w:rFonts w:ascii="標楷體" w:eastAsia="標楷體" w:hAnsi="標楷體"/>
        </w:rPr>
      </w:pPr>
    </w:p>
    <w:p w:rsidR="0083035D" w:rsidRPr="00100E37" w:rsidRDefault="0083035D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林正忠</w:t>
      </w:r>
    </w:p>
    <w:p w:rsidR="0083035D" w:rsidRPr="00A33857" w:rsidRDefault="0083035D" w:rsidP="005F6DB4"/>
    <w:p w:rsidR="0083035D" w:rsidRPr="00993322" w:rsidRDefault="0083035D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83035D" w:rsidRDefault="0083035D" w:rsidP="005F6DB4"/>
    <w:p w:rsidR="0083035D" w:rsidRPr="00EA24F5" w:rsidRDefault="0083035D" w:rsidP="005F6DB4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47/62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2360"/>
        <w:gridCol w:w="2360"/>
        <w:gridCol w:w="2360"/>
      </w:tblGrid>
      <w:tr w:rsidR="0083035D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83035D" w:rsidRPr="006269AA" w:rsidRDefault="0083035D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>
              <w:rPr>
                <w:rFonts w:ascii="Times New Roman" w:eastAsia="標楷體" w:hAnsi="標楷體" w:hint="eastAsia"/>
              </w:rPr>
              <w:t>的能力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83035D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83035D" w:rsidRPr="006269AA" w:rsidRDefault="0083035D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3035D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83035D" w:rsidRPr="006269AA" w:rsidRDefault="0083035D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運用微分方程運算能力與</w:t>
            </w:r>
            <w:r w:rsidRPr="00935741">
              <w:rPr>
                <w:rFonts w:ascii="Times New Roman" w:eastAsia="標楷體" w:hAnsi="標楷體" w:hint="eastAsia"/>
              </w:rPr>
              <w:t>知識</w:t>
            </w:r>
          </w:p>
        </w:tc>
        <w:tc>
          <w:tcPr>
            <w:tcW w:w="2360" w:type="dxa"/>
          </w:tcPr>
          <w:p w:rsidR="0083035D" w:rsidRPr="006269AA" w:rsidRDefault="0083035D" w:rsidP="00FE215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對微分方程基本原理不瞭解</w:t>
            </w:r>
            <w:r>
              <w:rPr>
                <w:rFonts w:ascii="標楷體" w:eastAsia="標楷體" w:hAnsi="標楷體" w:hint="eastAsia"/>
              </w:rPr>
              <w:t>，無求解基本微分方程能力</w:t>
            </w:r>
          </w:p>
        </w:tc>
        <w:tc>
          <w:tcPr>
            <w:tcW w:w="2360" w:type="dxa"/>
          </w:tcPr>
          <w:p w:rsidR="0083035D" w:rsidRPr="006269AA" w:rsidRDefault="0083035D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能運用微分方程基本知識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Times New Roman" w:eastAsia="標楷體" w:hAnsi="標楷體" w:hint="eastAsia"/>
              </w:rPr>
              <w:t>瞭解課程內容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完成基本計算</w:t>
            </w:r>
          </w:p>
        </w:tc>
        <w:tc>
          <w:tcPr>
            <w:tcW w:w="2360" w:type="dxa"/>
          </w:tcPr>
          <w:p w:rsidR="0083035D" w:rsidRPr="006269AA" w:rsidRDefault="0083035D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能活</w:t>
            </w:r>
            <w:r w:rsidRPr="000B0046">
              <w:rPr>
                <w:rFonts w:ascii="標楷體" w:eastAsia="標楷體" w:hAnsi="標楷體" w:hint="eastAsia"/>
              </w:rPr>
              <w:t>用微分方程知識、確實瞭解課程內容</w:t>
            </w:r>
            <w:r>
              <w:rPr>
                <w:rFonts w:ascii="標楷體" w:eastAsia="標楷體" w:hAnsi="標楷體" w:hint="eastAsia"/>
              </w:rPr>
              <w:t>，完成正確計算</w:t>
            </w:r>
          </w:p>
        </w:tc>
      </w:tr>
      <w:tr w:rsidR="0083035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83035D" w:rsidRPr="006269AA" w:rsidRDefault="0083035D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83035D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83035D" w:rsidRPr="006269AA" w:rsidRDefault="0083035D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83035D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83035D" w:rsidRPr="006269AA" w:rsidRDefault="0083035D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83035D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83035D" w:rsidRPr="006269AA" w:rsidRDefault="0083035D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教科書閱讀的基本能力</w:t>
            </w:r>
          </w:p>
        </w:tc>
        <w:tc>
          <w:tcPr>
            <w:tcW w:w="2360" w:type="dxa"/>
          </w:tcPr>
          <w:p w:rsidR="0083035D" w:rsidRPr="006269AA" w:rsidRDefault="0083035D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閱讀教材裡英語內容及無法理解習題題意</w:t>
            </w:r>
          </w:p>
        </w:tc>
        <w:tc>
          <w:tcPr>
            <w:tcW w:w="2360" w:type="dxa"/>
          </w:tcPr>
          <w:p w:rsidR="0083035D" w:rsidRPr="006269AA" w:rsidRDefault="0083035D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閱讀教材裡英語內容及順利練習題目</w:t>
            </w:r>
          </w:p>
        </w:tc>
        <w:tc>
          <w:tcPr>
            <w:tcW w:w="2360" w:type="dxa"/>
          </w:tcPr>
          <w:p w:rsidR="0083035D" w:rsidRPr="006269AA" w:rsidRDefault="0083035D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閱讀教材裡英語內容</w:t>
            </w:r>
            <w:r>
              <w:rPr>
                <w:rFonts w:ascii="標楷體" w:eastAsia="標楷體" w:hAnsi="標楷體" w:hint="eastAsia"/>
              </w:rPr>
              <w:t>，以及延伸閱讀教科書中進階的內容</w:t>
            </w:r>
          </w:p>
        </w:tc>
      </w:tr>
      <w:tr w:rsidR="0083035D" w:rsidRPr="00B50014" w:rsidTr="000B0046">
        <w:trPr>
          <w:trHeight w:val="706"/>
        </w:trPr>
        <w:tc>
          <w:tcPr>
            <w:tcW w:w="1442" w:type="dxa"/>
            <w:vMerge/>
            <w:vAlign w:val="center"/>
          </w:tcPr>
          <w:p w:rsidR="0083035D" w:rsidRPr="006269AA" w:rsidRDefault="0083035D" w:rsidP="000B0046">
            <w:pPr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360" w:type="dxa"/>
            <w:vAlign w:val="center"/>
          </w:tcPr>
          <w:p w:rsidR="0083035D" w:rsidRDefault="0083035D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bookmarkEnd w:id="0"/>
    </w:tbl>
    <w:p w:rsidR="0083035D" w:rsidRDefault="0083035D" w:rsidP="005F6DB4">
      <w:pPr>
        <w:rPr>
          <w:rFonts w:ascii="標楷體" w:eastAsia="標楷體" w:hAnsi="標楷體"/>
        </w:rPr>
      </w:pPr>
    </w:p>
    <w:p w:rsidR="0083035D" w:rsidRPr="008D27C3" w:rsidRDefault="0083035D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p w:rsidR="0083035D" w:rsidRPr="005F6DB4" w:rsidRDefault="0083035D"/>
    <w:sectPr w:rsidR="0083035D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__Grammarly_42____i" w:val="H4sIAAAAAAAEAKtWckksSQxILCpxzi/NK1GyMqwFAAEhoTITAAAA"/>
    <w:docVar w:name="__Grammarly_42___1" w:val="H4sIAAAAAAAEAKtWcslP9kxRslIyNDY0MrewNDAxsLC0NDMwNjdR0lEKTi0uzszPAykwrAUAmnYCAiwAAAA="/>
  </w:docVars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0F15A6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C0692"/>
    <w:rsid w:val="001C13BF"/>
    <w:rsid w:val="001C31DF"/>
    <w:rsid w:val="001F211B"/>
    <w:rsid w:val="001F2AE8"/>
    <w:rsid w:val="00203449"/>
    <w:rsid w:val="0021199D"/>
    <w:rsid w:val="00221866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3057CB"/>
    <w:rsid w:val="00306737"/>
    <w:rsid w:val="003158C1"/>
    <w:rsid w:val="00331CF1"/>
    <w:rsid w:val="00333256"/>
    <w:rsid w:val="003332FF"/>
    <w:rsid w:val="0034601D"/>
    <w:rsid w:val="0036321C"/>
    <w:rsid w:val="00377475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1100"/>
    <w:rsid w:val="004748AE"/>
    <w:rsid w:val="004779A1"/>
    <w:rsid w:val="004B2C86"/>
    <w:rsid w:val="004F0C08"/>
    <w:rsid w:val="004F49C2"/>
    <w:rsid w:val="0051276D"/>
    <w:rsid w:val="00513374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6E23"/>
    <w:rsid w:val="00613DA1"/>
    <w:rsid w:val="006269AA"/>
    <w:rsid w:val="00645B75"/>
    <w:rsid w:val="00661503"/>
    <w:rsid w:val="00670B5A"/>
    <w:rsid w:val="006926B1"/>
    <w:rsid w:val="00695874"/>
    <w:rsid w:val="006A5FC4"/>
    <w:rsid w:val="006C1063"/>
    <w:rsid w:val="006C5575"/>
    <w:rsid w:val="006E17D5"/>
    <w:rsid w:val="006E65ED"/>
    <w:rsid w:val="00707FF0"/>
    <w:rsid w:val="007733D1"/>
    <w:rsid w:val="00781425"/>
    <w:rsid w:val="00787BDD"/>
    <w:rsid w:val="007A0160"/>
    <w:rsid w:val="007A3678"/>
    <w:rsid w:val="007B0060"/>
    <w:rsid w:val="007B5B4C"/>
    <w:rsid w:val="007C3887"/>
    <w:rsid w:val="007D04E3"/>
    <w:rsid w:val="007E0A6C"/>
    <w:rsid w:val="007F515B"/>
    <w:rsid w:val="007F7E93"/>
    <w:rsid w:val="008276BA"/>
    <w:rsid w:val="0083035D"/>
    <w:rsid w:val="0083369F"/>
    <w:rsid w:val="00843093"/>
    <w:rsid w:val="0085277A"/>
    <w:rsid w:val="008605D6"/>
    <w:rsid w:val="008671D7"/>
    <w:rsid w:val="008A4736"/>
    <w:rsid w:val="008B0E28"/>
    <w:rsid w:val="008B3CD7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A1599B"/>
    <w:rsid w:val="00A33857"/>
    <w:rsid w:val="00A40C70"/>
    <w:rsid w:val="00A65BCA"/>
    <w:rsid w:val="00A70DB6"/>
    <w:rsid w:val="00A748D3"/>
    <w:rsid w:val="00AD7054"/>
    <w:rsid w:val="00AE40F7"/>
    <w:rsid w:val="00AF4F54"/>
    <w:rsid w:val="00AF50A4"/>
    <w:rsid w:val="00B06535"/>
    <w:rsid w:val="00B1435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E01A3"/>
    <w:rsid w:val="00CE5AB6"/>
    <w:rsid w:val="00CF0C45"/>
    <w:rsid w:val="00D065FB"/>
    <w:rsid w:val="00D10F56"/>
    <w:rsid w:val="00D14EDC"/>
    <w:rsid w:val="00D15B34"/>
    <w:rsid w:val="00D166B0"/>
    <w:rsid w:val="00D36583"/>
    <w:rsid w:val="00D64D64"/>
    <w:rsid w:val="00D80179"/>
    <w:rsid w:val="00DA128F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24F5"/>
    <w:rsid w:val="00EA6D66"/>
    <w:rsid w:val="00ED55D4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83C24"/>
    <w:rsid w:val="00F85468"/>
    <w:rsid w:val="00F91C57"/>
    <w:rsid w:val="00F95702"/>
    <w:rsid w:val="00FA44FE"/>
    <w:rsid w:val="00FB0609"/>
    <w:rsid w:val="00FC30B6"/>
    <w:rsid w:val="00FE215D"/>
    <w:rsid w:val="00FE4B67"/>
    <w:rsid w:val="00FF196F"/>
    <w:rsid w:val="00FF5C4C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39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81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6</cp:revision>
  <dcterms:created xsi:type="dcterms:W3CDTF">2017-01-03T07:05:00Z</dcterms:created>
  <dcterms:modified xsi:type="dcterms:W3CDTF">2018-07-06T05:49:00Z</dcterms:modified>
</cp:coreProperties>
</file>